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233BF" w14:textId="77777777" w:rsidR="00B14BB7" w:rsidRDefault="00B14BB7" w:rsidP="00B14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FERMOR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fl.1468-9)</w:t>
      </w:r>
    </w:p>
    <w:p w14:paraId="3347F3F0" w14:textId="77777777" w:rsidR="00B14BB7" w:rsidRDefault="00B14BB7" w:rsidP="00B14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Leicester. </w:t>
      </w:r>
    </w:p>
    <w:p w14:paraId="6A6617F3" w14:textId="77777777" w:rsidR="00B14BB7" w:rsidRDefault="00B14BB7" w:rsidP="00B14BB7">
      <w:pPr>
        <w:pStyle w:val="NoSpacing"/>
        <w:rPr>
          <w:rFonts w:cs="Times New Roman"/>
          <w:szCs w:val="24"/>
        </w:rPr>
      </w:pPr>
    </w:p>
    <w:p w14:paraId="69B1B658" w14:textId="77777777" w:rsidR="00B14BB7" w:rsidRDefault="00B14BB7" w:rsidP="00B14BB7">
      <w:pPr>
        <w:pStyle w:val="NoSpacing"/>
        <w:rPr>
          <w:rFonts w:cs="Times New Roman"/>
          <w:szCs w:val="24"/>
        </w:rPr>
      </w:pPr>
    </w:p>
    <w:p w14:paraId="61AD2B7A" w14:textId="77777777" w:rsidR="00B14BB7" w:rsidRDefault="00B14BB7" w:rsidP="00B14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  <w:t>He entered the Merchant Gild.</w:t>
      </w:r>
    </w:p>
    <w:p w14:paraId="4B69DB89" w14:textId="77777777" w:rsidR="00B14BB7" w:rsidRDefault="00B14BB7" w:rsidP="00B14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3717E60B" w14:textId="77777777" w:rsidR="00B14BB7" w:rsidRDefault="00B14BB7" w:rsidP="00B14BB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2AE11495" w14:textId="77777777" w:rsidR="00B14BB7" w:rsidRDefault="00B14BB7" w:rsidP="00B14BB7">
      <w:pPr>
        <w:pStyle w:val="NoSpacing"/>
        <w:rPr>
          <w:rFonts w:cs="Times New Roman"/>
          <w:szCs w:val="24"/>
        </w:rPr>
      </w:pPr>
    </w:p>
    <w:p w14:paraId="17DF50C7" w14:textId="77777777" w:rsidR="00B14BB7" w:rsidRDefault="00B14BB7" w:rsidP="00B14BB7">
      <w:pPr>
        <w:pStyle w:val="NoSpacing"/>
        <w:rPr>
          <w:rFonts w:cs="Times New Roman"/>
          <w:szCs w:val="24"/>
        </w:rPr>
      </w:pPr>
    </w:p>
    <w:p w14:paraId="6D2AA20E" w14:textId="77777777" w:rsidR="00B14BB7" w:rsidRDefault="00B14BB7" w:rsidP="00B14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2024</w:t>
      </w:r>
    </w:p>
    <w:p w14:paraId="4C38E6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E9ECE" w14:textId="77777777" w:rsidR="00B14BB7" w:rsidRDefault="00B14BB7" w:rsidP="009139A6">
      <w:r>
        <w:separator/>
      </w:r>
    </w:p>
  </w:endnote>
  <w:endnote w:type="continuationSeparator" w:id="0">
    <w:p w14:paraId="63BA0B00" w14:textId="77777777" w:rsidR="00B14BB7" w:rsidRDefault="00B14B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241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DFA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A73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04950" w14:textId="77777777" w:rsidR="00B14BB7" w:rsidRDefault="00B14BB7" w:rsidP="009139A6">
      <w:r>
        <w:separator/>
      </w:r>
    </w:p>
  </w:footnote>
  <w:footnote w:type="continuationSeparator" w:id="0">
    <w:p w14:paraId="70887D7F" w14:textId="77777777" w:rsidR="00B14BB7" w:rsidRDefault="00B14B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03E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6D7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D98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BB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14BB7"/>
    <w:rsid w:val="00BA00AB"/>
    <w:rsid w:val="00C71834"/>
    <w:rsid w:val="00CB4ED9"/>
    <w:rsid w:val="00D5581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1A396"/>
  <w15:chartTrackingRefBased/>
  <w15:docId w15:val="{94482522-4DB6-4639-A84F-346F4DDF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2024-05-15T20:40:00Z</dcterms:created>
  <dcterms:modified xsi:type="dcterms:W3CDTF">2024-05-15T20:41:00Z</dcterms:modified>
</cp:coreProperties>
</file>